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Ort,   </w:t>
      </w:r>
      <w:proofErr w:type="gramEnd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7BBDE7FE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6458B6">
      <w:rPr>
        <w:noProof/>
        <w:lang w:val="en-US"/>
      </w:rPr>
      <w:t>2151426_1</w:t>
    </w:r>
    <w:r w:rsidR="006458B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6458B6">
      <w:rPr>
        <w:noProof/>
      </w:rPr>
      <w:t>01.07.2026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>. - Nr.:</w:t>
          </w:r>
        </w:p>
        <w:p w14:paraId="2AA9FE7D" w14:textId="256077E8" w:rsidR="009456AB" w:rsidRPr="001C7DF7" w:rsidRDefault="008421ED" w:rsidP="009456AB">
          <w:pPr>
            <w:pStyle w:val="Kopfzeile"/>
            <w:jc w:val="center"/>
            <w:rPr>
              <w:rFonts w:cs="Arial"/>
              <w:b/>
              <w:bCs/>
              <w:sz w:val="18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155F3B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A42809">
            <w:rPr>
              <w:rFonts w:cs="Arial"/>
              <w:b/>
              <w:bCs/>
              <w:sz w:val="18"/>
            </w:rPr>
            <w:t>55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4429561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71893D19" w:rsidR="00FE3657" w:rsidRPr="008421ED" w:rsidRDefault="00A42809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  <w:b/>
              <w:bCs/>
              <w:sz w:val="20"/>
            </w:rPr>
            <w:t>OP-Tischplatten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C16D3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55F3B"/>
    <w:rsid w:val="0017164C"/>
    <w:rsid w:val="001761CB"/>
    <w:rsid w:val="001763C7"/>
    <w:rsid w:val="0018498A"/>
    <w:rsid w:val="001A58ED"/>
    <w:rsid w:val="001C3BA7"/>
    <w:rsid w:val="001C70AC"/>
    <w:rsid w:val="001C7DF7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5296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71833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056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46954"/>
    <w:rsid w:val="0056318D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58B6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56AB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2809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6508"/>
    <w:rsid w:val="00D37F73"/>
    <w:rsid w:val="00D6221C"/>
    <w:rsid w:val="00D72136"/>
    <w:rsid w:val="00D73DF4"/>
    <w:rsid w:val="00D75026"/>
    <w:rsid w:val="00D7685A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20</cp:revision>
  <cp:lastPrinted>2024-10-29T15:04:00Z</cp:lastPrinted>
  <dcterms:created xsi:type="dcterms:W3CDTF">2022-09-23T05:54:00Z</dcterms:created>
  <dcterms:modified xsi:type="dcterms:W3CDTF">2026-07-01T14:46:00Z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